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60F" w:rsidRDefault="0037060F" w:rsidP="0037060F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BYRY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fl.1435)</w:t>
      </w:r>
    </w:p>
    <w:p w:rsidR="0037060F" w:rsidRDefault="0037060F" w:rsidP="0037060F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37060F" w:rsidRDefault="0037060F" w:rsidP="0037060F">
      <w:pPr>
        <w:pStyle w:val="Body"/>
        <w:rPr>
          <w:rFonts w:ascii="Times New Roman" w:hAnsi="Times New Roman"/>
          <w:sz w:val="24"/>
          <w:szCs w:val="24"/>
        </w:rPr>
      </w:pPr>
    </w:p>
    <w:p w:rsidR="0037060F" w:rsidRDefault="0037060F" w:rsidP="0037060F">
      <w:pPr>
        <w:pStyle w:val="Body"/>
        <w:rPr>
          <w:rFonts w:ascii="Times New Roman" w:hAnsi="Times New Roman"/>
          <w:sz w:val="24"/>
          <w:szCs w:val="24"/>
        </w:rPr>
      </w:pPr>
    </w:p>
    <w:p w:rsidR="0037060F" w:rsidRDefault="0037060F" w:rsidP="003706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Jul.</w:t>
      </w:r>
      <w:r>
        <w:rPr>
          <w:rFonts w:ascii="Times New Roman" w:hAnsi="Times New Roman"/>
          <w:sz w:val="24"/>
          <w:szCs w:val="24"/>
        </w:rPr>
        <w:tab/>
        <w:t>1435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He was ordained to his first tonsure.</w:t>
      </w:r>
    </w:p>
    <w:p w:rsidR="0037060F" w:rsidRDefault="0037060F" w:rsidP="003706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p.157)</w:t>
      </w:r>
    </w:p>
    <w:p w:rsidR="0037060F" w:rsidRDefault="0037060F" w:rsidP="003706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37060F" w:rsidRDefault="0037060F" w:rsidP="0037060F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37060F" w:rsidRDefault="0037060F" w:rsidP="0037060F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November 2016</w:t>
      </w:r>
    </w:p>
    <w:p w:rsidR="006B2F86" w:rsidRPr="00E71FC3" w:rsidRDefault="0037060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60F" w:rsidRDefault="0037060F" w:rsidP="00E71FC3">
      <w:pPr>
        <w:spacing w:after="0" w:line="240" w:lineRule="auto"/>
      </w:pPr>
      <w:r>
        <w:separator/>
      </w:r>
    </w:p>
  </w:endnote>
  <w:endnote w:type="continuationSeparator" w:id="0">
    <w:p w:rsidR="0037060F" w:rsidRDefault="003706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60F" w:rsidRDefault="0037060F" w:rsidP="00E71FC3">
      <w:pPr>
        <w:spacing w:after="0" w:line="240" w:lineRule="auto"/>
      </w:pPr>
      <w:r>
        <w:separator/>
      </w:r>
    </w:p>
  </w:footnote>
  <w:footnote w:type="continuationSeparator" w:id="0">
    <w:p w:rsidR="0037060F" w:rsidRDefault="003706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60F"/>
    <w:rsid w:val="001A7C09"/>
    <w:rsid w:val="0037060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8144B7-FC1F-4949-A1B9-79D4B109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3706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2017-03-28T19:17:00Z</dcterms:created>
  <dcterms:modified xsi:type="dcterms:W3CDTF">2017-03-28T19:18:00Z</dcterms:modified>
</cp:coreProperties>
</file>